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5015B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fl.1461-6)</w:t>
      </w:r>
    </w:p>
    <w:p w14:paraId="4A21B901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</w:p>
    <w:p w14:paraId="0AC33701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</w:p>
    <w:p w14:paraId="7E21DA75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1461-6</w:t>
      </w:r>
      <w:r>
        <w:rPr>
          <w:rFonts w:ascii="Times New Roman" w:hAnsi="Times New Roman" w:cs="Times New Roman"/>
          <w:sz w:val="24"/>
          <w:szCs w:val="24"/>
        </w:rPr>
        <w:tab/>
        <w:t>He was Clerk of for Bedfordshire.</w:t>
      </w:r>
    </w:p>
    <w:p w14:paraId="73C6A413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6916A8F" w14:textId="77777777" w:rsidR="00487D49" w:rsidRDefault="00487D49" w:rsidP="00487D4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p.52)</w:t>
      </w:r>
    </w:p>
    <w:p w14:paraId="33B1BAF4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</w:p>
    <w:p w14:paraId="445DF5A9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</w:p>
    <w:p w14:paraId="63A6381F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</w:p>
    <w:p w14:paraId="7AC3F465" w14:textId="77777777" w:rsidR="00487D49" w:rsidRDefault="00487D49" w:rsidP="00487D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August 2018</w:t>
      </w:r>
    </w:p>
    <w:p w14:paraId="2BCE892E" w14:textId="77777777" w:rsidR="006B2F86" w:rsidRPr="00E71FC3" w:rsidRDefault="00487D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AA4B0" w14:textId="77777777" w:rsidR="00487D49" w:rsidRDefault="00487D49" w:rsidP="00E71FC3">
      <w:r>
        <w:separator/>
      </w:r>
    </w:p>
  </w:endnote>
  <w:endnote w:type="continuationSeparator" w:id="0">
    <w:p w14:paraId="2B89B43F" w14:textId="77777777" w:rsidR="00487D49" w:rsidRDefault="00487D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D53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17D42" w14:textId="77777777" w:rsidR="00487D49" w:rsidRDefault="00487D49" w:rsidP="00E71FC3">
      <w:r>
        <w:separator/>
      </w:r>
    </w:p>
  </w:footnote>
  <w:footnote w:type="continuationSeparator" w:id="0">
    <w:p w14:paraId="0A2C30C5" w14:textId="77777777" w:rsidR="00487D49" w:rsidRDefault="00487D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D49"/>
    <w:rsid w:val="001A7C09"/>
    <w:rsid w:val="00487D4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7E193"/>
  <w15:chartTrackingRefBased/>
  <w15:docId w15:val="{7A76180C-48C5-4869-9814-39A0F07F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D4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2018-09-13T18:49:00Z</dcterms:created>
  <dcterms:modified xsi:type="dcterms:W3CDTF">2018-09-13T18:51:00Z</dcterms:modified>
</cp:coreProperties>
</file>